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2B6B6" w14:textId="77777777" w:rsidR="00636AF9" w:rsidRDefault="00636AF9" w:rsidP="00636A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Marion VITULL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14:paraId="24C84C45" w14:textId="77777777" w:rsidR="00636AF9" w:rsidRDefault="00636AF9" w:rsidP="00636A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London. </w:t>
      </w:r>
    </w:p>
    <w:p w14:paraId="3322B8FA" w14:textId="77777777" w:rsidR="00636AF9" w:rsidRDefault="00636AF9" w:rsidP="00636A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1F145A" w14:textId="77777777" w:rsidR="00636AF9" w:rsidRDefault="00636AF9" w:rsidP="00636A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5CB01E" w14:textId="77777777" w:rsidR="00636AF9" w:rsidRDefault="00636AF9" w:rsidP="00636A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Walter(q.v.)</w:t>
      </w:r>
    </w:p>
    <w:p w14:paraId="5BDD2632" w14:textId="77777777" w:rsidR="00636AF9" w:rsidRDefault="00636AF9" w:rsidP="00636A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(T.N.A. ref. C 146/3851)</w:t>
      </w:r>
    </w:p>
    <w:p w14:paraId="4E0F27F4" w14:textId="77777777" w:rsidR="00636AF9" w:rsidRDefault="00636AF9" w:rsidP="00636A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7C8E23" w14:textId="77777777" w:rsidR="00636AF9" w:rsidRDefault="00636AF9" w:rsidP="00636A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65AE07" w14:textId="77777777" w:rsidR="00636AF9" w:rsidRDefault="00636AF9" w:rsidP="00636A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Aug.1418</w:t>
      </w:r>
      <w:r>
        <w:rPr>
          <w:rFonts w:ascii="Times New Roman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Wretill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tailor(q.v.), and his wife, Maud(q.v.), granted all </w:t>
      </w:r>
      <w:proofErr w:type="gramStart"/>
      <w:r>
        <w:rPr>
          <w:rFonts w:ascii="Times New Roman" w:hAnsi="Times New Roman" w:cs="Times New Roman"/>
          <w:sz w:val="24"/>
          <w:szCs w:val="24"/>
        </w:rPr>
        <w:t>their</w:t>
      </w:r>
      <w:proofErr w:type="gramEnd"/>
    </w:p>
    <w:p w14:paraId="4ED2302A" w14:textId="77777777" w:rsidR="00636AF9" w:rsidRDefault="00636AF9" w:rsidP="00636AF9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lands, rents and services in the town and fields of Peckham and in the parish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Camberwell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 them, Henry Rede of 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Henry Barton of London, skinner(q.v.),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Newenham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skinner(q.v.),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Stranxhill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skinner(q.v.).   (ibid.)</w:t>
      </w:r>
    </w:p>
    <w:p w14:paraId="708E8B21" w14:textId="77777777" w:rsidR="00636AF9" w:rsidRDefault="00636AF9" w:rsidP="00636A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7C62F5" w14:textId="77777777" w:rsidR="00636AF9" w:rsidRDefault="00636AF9" w:rsidP="00636A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ED0F1E" w14:textId="77777777" w:rsidR="00636AF9" w:rsidRDefault="00636AF9" w:rsidP="00636A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May 2022</w:t>
      </w:r>
    </w:p>
    <w:p w14:paraId="198DD22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15A18" w14:textId="77777777" w:rsidR="00636AF9" w:rsidRDefault="00636AF9" w:rsidP="009139A6">
      <w:r>
        <w:separator/>
      </w:r>
    </w:p>
  </w:endnote>
  <w:endnote w:type="continuationSeparator" w:id="0">
    <w:p w14:paraId="09402715" w14:textId="77777777" w:rsidR="00636AF9" w:rsidRDefault="00636AF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3601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01F9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BA56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4152E" w14:textId="77777777" w:rsidR="00636AF9" w:rsidRDefault="00636AF9" w:rsidP="009139A6">
      <w:r>
        <w:separator/>
      </w:r>
    </w:p>
  </w:footnote>
  <w:footnote w:type="continuationSeparator" w:id="0">
    <w:p w14:paraId="5CABDFDB" w14:textId="77777777" w:rsidR="00636AF9" w:rsidRDefault="00636AF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70E1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D0B3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30F8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AF9"/>
    <w:rsid w:val="000666E0"/>
    <w:rsid w:val="002510B7"/>
    <w:rsid w:val="005C130B"/>
    <w:rsid w:val="00636AF9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BB49A"/>
  <w15:chartTrackingRefBased/>
  <w15:docId w15:val="{4C8AE490-FDB5-46E4-867C-35F864AC1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2022-05-14T19:16:00Z</dcterms:created>
  <dcterms:modified xsi:type="dcterms:W3CDTF">2022-05-14T19:16:00Z</dcterms:modified>
</cp:coreProperties>
</file>